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BC56E5" w:rsidP="0041298F">
            <w:pPr>
              <w:pStyle w:val="Picture"/>
            </w:pPr>
            <w:bookmarkStart w:id="0" w:name="_GoBack"/>
            <w:bookmarkEnd w:id="0"/>
            <w:r>
              <w:pict>
                <v:shape id="_x0000_i1027" type="#_x0000_t75" style="width:6in;height:33.3pt">
                  <v:imagedata r:id="rId7" o:title="" croptop="7373f" cropbottom="21299f"/>
                </v:shape>
              </w:pict>
            </w:r>
          </w:p>
        </w:tc>
      </w:tr>
    </w:tbl>
    <w:p w:rsidR="002C5E76" w:rsidRPr="0041298F" w:rsidRDefault="00BC56E5" w:rsidP="002C5E76">
      <w:pPr>
        <w:pStyle w:val="FFSHeading"/>
      </w:pPr>
      <w:r>
        <w:pict>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F97237">
        <w:t>5.1.3 Calculating Labels</w:t>
      </w:r>
    </w:p>
    <w:p w:rsidR="002C5E76" w:rsidRDefault="002C5E76" w:rsidP="002C5E76"/>
    <w:p w:rsidR="002C5E76" w:rsidRDefault="002C5E76" w:rsidP="002C5E76">
      <w:pPr>
        <w:pStyle w:val="ActivitySection"/>
      </w:pPr>
      <w:r>
        <w:t>Purpose</w:t>
      </w:r>
    </w:p>
    <w:p w:rsidR="00F97237" w:rsidRDefault="00F97237" w:rsidP="00F97237">
      <w:pPr>
        <w:pStyle w:val="ActivityBody"/>
      </w:pPr>
      <w:r>
        <w:t>When food scientists develop a new food product, it is their responsibility to ensure proper labeling on the packages. To do that, a scientist must be aware of each ingredient in the food product. Not only does he or she need to know the ingredients but the nutritional information for each ingredient.</w:t>
      </w:r>
    </w:p>
    <w:p w:rsidR="00F97237" w:rsidRPr="0046642C" w:rsidRDefault="00F97237" w:rsidP="00F97237"/>
    <w:p w:rsidR="002C5E76" w:rsidRDefault="00F97237" w:rsidP="00F97237">
      <w:pPr>
        <w:pStyle w:val="ActivityBody"/>
      </w:pPr>
      <w:r>
        <w:t>As new food products are developed, food scientists analyze the product for nutrient contents. Scientists develop food labels using that information, and then evaluate those values for claims information to add to the food label. Can you determine the nutritional values of a common recipe?</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F97237">
              <w:t>pair of students</w:t>
            </w:r>
            <w:r>
              <w:t>:</w:t>
            </w:r>
          </w:p>
          <w:p w:rsidR="00F97237" w:rsidRDefault="00F97237" w:rsidP="00F97237">
            <w:pPr>
              <w:pStyle w:val="Activitybullet"/>
            </w:pPr>
            <w:r>
              <w:t>Computer with Internet access</w:t>
            </w:r>
          </w:p>
          <w:p w:rsidR="002C5E76" w:rsidRDefault="00F97237" w:rsidP="00F97237">
            <w:pPr>
              <w:pStyle w:val="Activitybullet"/>
            </w:pPr>
            <w:r>
              <w:t>Recipe</w:t>
            </w:r>
          </w:p>
        </w:tc>
        <w:tc>
          <w:tcPr>
            <w:tcW w:w="5499" w:type="dxa"/>
          </w:tcPr>
          <w:p w:rsidR="002C5E76" w:rsidRDefault="002C5E76" w:rsidP="00BE7183">
            <w:pPr>
              <w:pStyle w:val="ActivityBodyBold"/>
            </w:pPr>
            <w:r>
              <w:t xml:space="preserve">Per </w:t>
            </w:r>
            <w:r w:rsidR="003B0686">
              <w:t>s</w:t>
            </w:r>
            <w:r>
              <w:t>tudent:</w:t>
            </w:r>
          </w:p>
          <w:p w:rsidR="00F97237" w:rsidRDefault="00F97237" w:rsidP="00F97237">
            <w:pPr>
              <w:pStyle w:val="Activitybullet"/>
            </w:pPr>
            <w:r>
              <w:t>Pen</w:t>
            </w:r>
          </w:p>
          <w:p w:rsidR="00F97237" w:rsidRDefault="00F97237" w:rsidP="00F97237">
            <w:pPr>
              <w:pStyle w:val="Activitybullet"/>
              <w:rPr>
                <w:rStyle w:val="Italic"/>
              </w:rPr>
            </w:pPr>
            <w:r w:rsidRPr="00617FB3">
              <w:rPr>
                <w:rStyle w:val="Italic"/>
              </w:rPr>
              <w:t>Agriscience Notebook</w:t>
            </w:r>
          </w:p>
          <w:p w:rsidR="002C5E76" w:rsidRDefault="00F97237" w:rsidP="00F97237">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F97237" w:rsidRDefault="00F97237" w:rsidP="00F97237">
      <w:pPr>
        <w:pStyle w:val="ActivityBody"/>
      </w:pPr>
      <w:r>
        <w:t>You and a partner will research the nutrition information for ingredients in a recipe</w:t>
      </w:r>
      <w:r w:rsidR="005B339A">
        <w:t xml:space="preserve"> assigned by your teacher</w:t>
      </w:r>
      <w:r>
        <w:t xml:space="preserve">. You will enter the information in </w:t>
      </w:r>
      <w:r w:rsidR="00431705">
        <w:t>an online nutrition label maker</w:t>
      </w:r>
      <w:r>
        <w:t xml:space="preserve"> to develop a label for the food product made from the recipe.</w:t>
      </w:r>
    </w:p>
    <w:p w:rsidR="00F97237" w:rsidRPr="007641F9" w:rsidRDefault="00F97237" w:rsidP="00F97237"/>
    <w:p w:rsidR="00F97237" w:rsidRDefault="00F97237" w:rsidP="00F97237">
      <w:pPr>
        <w:pStyle w:val="ActivityNumbers"/>
      </w:pPr>
      <w:r>
        <w:t xml:space="preserve">Visit </w:t>
      </w:r>
      <w:hyperlink r:id="rId9" w:history="1">
        <w:r w:rsidRPr="001E67D0">
          <w:rPr>
            <w:rStyle w:val="Hyperlink"/>
          </w:rPr>
          <w:t>http://www.shopncook.com/nutritionFactsLabel.html</w:t>
        </w:r>
      </w:hyperlink>
      <w:r w:rsidR="00431705">
        <w:t xml:space="preserve"> to</w:t>
      </w:r>
      <w:r>
        <w:t xml:space="preserve"> look at the information that is required </w:t>
      </w:r>
      <w:proofErr w:type="gramStart"/>
      <w:r>
        <w:t>for</w:t>
      </w:r>
      <w:proofErr w:type="gramEnd"/>
      <w:r>
        <w:t xml:space="preserve"> the development of the food label. Use the long format.</w:t>
      </w:r>
    </w:p>
    <w:p w:rsidR="00F97237" w:rsidRDefault="00F97237" w:rsidP="00431705">
      <w:pPr>
        <w:pStyle w:val="ActivityNumbers"/>
      </w:pPr>
      <w:r>
        <w:t xml:space="preserve">In your </w:t>
      </w:r>
      <w:r w:rsidRPr="002A2274">
        <w:rPr>
          <w:rStyle w:val="Italic"/>
        </w:rPr>
        <w:t>Laboratory Notebook</w:t>
      </w:r>
      <w:r>
        <w:t>, develop a table to collect necessary nutrient information on the ingredients listed in your recipe. Your table will include columns for the information needed to complete the form for the food label.</w:t>
      </w:r>
    </w:p>
    <w:p w:rsidR="00F97237" w:rsidRDefault="00F97237" w:rsidP="00F97237">
      <w:pPr>
        <w:pStyle w:val="ActivityNumbers"/>
      </w:pPr>
      <w:r>
        <w:t xml:space="preserve">On the computer go to </w:t>
      </w:r>
      <w:hyperlink r:id="rId10" w:history="1">
        <w:r w:rsidRPr="001E67D0">
          <w:rPr>
            <w:rStyle w:val="Hyperlink"/>
          </w:rPr>
          <w:t>http://ndb.nal.usda.gov/ndb/search/list</w:t>
        </w:r>
      </w:hyperlink>
      <w:r>
        <w:t>, enter each ingredient in the search bar and record the nutrient information.</w:t>
      </w:r>
    </w:p>
    <w:p w:rsidR="00F97237" w:rsidRDefault="00F97237" w:rsidP="00F97237">
      <w:pPr>
        <w:pStyle w:val="ActivityNumbers"/>
      </w:pPr>
      <w:r>
        <w:t xml:space="preserve">In your </w:t>
      </w:r>
      <w:r w:rsidRPr="002710D8">
        <w:rPr>
          <w:rStyle w:val="Italic"/>
        </w:rPr>
        <w:t>Laboratory Notebook</w:t>
      </w:r>
      <w:r>
        <w:t>, calculate the total amount of each necessary ingredient.</w:t>
      </w:r>
    </w:p>
    <w:p w:rsidR="00F97237" w:rsidRDefault="00F97237" w:rsidP="00F97237">
      <w:pPr>
        <w:pStyle w:val="ActivityNumbers"/>
      </w:pPr>
      <w:r>
        <w:t>R</w:t>
      </w:r>
      <w:r w:rsidR="00431705">
        <w:t>eturn to the webpage in Step 1 e</w:t>
      </w:r>
      <w:r>
        <w:t>nter the information into the spaces provided. In the space available for manufacturer name and address, enter you and your partner’s name, the date, and the name of the food product.</w:t>
      </w:r>
    </w:p>
    <w:p w:rsidR="00F97237" w:rsidRDefault="00F97237" w:rsidP="00F97237">
      <w:pPr>
        <w:pStyle w:val="ActivityNumbers"/>
      </w:pPr>
      <w:r>
        <w:t>Print off the l</w:t>
      </w:r>
      <w:r w:rsidR="00431705">
        <w:t>abel and submit your work to your</w:t>
      </w:r>
      <w:r>
        <w:t xml:space="preserve"> teacher.</w:t>
      </w:r>
    </w:p>
    <w:p w:rsidR="00F97237" w:rsidRDefault="00F97237" w:rsidP="00F97237"/>
    <w:p w:rsidR="00F97237" w:rsidRDefault="00F97237" w:rsidP="00F97237">
      <w:pPr>
        <w:pStyle w:val="ActivitySection"/>
      </w:pPr>
      <w:r>
        <w:t>Conclusion</w:t>
      </w:r>
    </w:p>
    <w:p w:rsidR="00F97237" w:rsidRDefault="00F97237" w:rsidP="00F97237">
      <w:pPr>
        <w:pStyle w:val="ActivityNumbers"/>
        <w:numPr>
          <w:ilvl w:val="0"/>
          <w:numId w:val="9"/>
        </w:numPr>
      </w:pPr>
      <w:r>
        <w:t>Without doing a scientific analysis of the food product, the nutrient information collected was for raw ingredients. If the recipe requires additional processing and/or cooking, would that affect the nutrient amounts in the final food product? Explain.</w:t>
      </w:r>
    </w:p>
    <w:p w:rsidR="00210996" w:rsidRPr="002C5E76" w:rsidRDefault="00F97237" w:rsidP="00F97237">
      <w:pPr>
        <w:pStyle w:val="ActivityNumbers"/>
        <w:numPr>
          <w:ilvl w:val="0"/>
          <w:numId w:val="9"/>
        </w:numPr>
      </w:pPr>
      <w:r>
        <w:t>What problems could arise if a food scientist did not enter the correct information for the food label?</w:t>
      </w:r>
    </w:p>
    <w:sectPr w:rsidR="00210996" w:rsidRPr="002C5E76" w:rsidSect="004434D0">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494" w:rsidRDefault="00765494">
      <w:r>
        <w:separator/>
      </w:r>
    </w:p>
  </w:endnote>
  <w:endnote w:type="continuationSeparator" w:id="0">
    <w:p w:rsidR="00765494" w:rsidRDefault="0076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E03370">
          <w:pPr>
            <w:pStyle w:val="Footer"/>
          </w:pPr>
          <w:r>
            <w:t>FSS</w:t>
          </w:r>
          <w:r w:rsidR="00E03370" w:rsidRPr="003B0686">
            <w:t xml:space="preserve"> – Activity </w:t>
          </w:r>
          <w:r w:rsidR="00E03370">
            <w:t>X.X.X Name</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F97237">
            <w:rPr>
              <w:rStyle w:val="PageNumber"/>
              <w:rFonts w:cs="Arial"/>
              <w:noProof/>
              <w:szCs w:val="20"/>
            </w:rPr>
            <w:t>2</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F97237">
            <w:t>5.1.3 Calculating Labels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BC56E5">
            <w:rPr>
              <w:rStyle w:val="PageNumber"/>
              <w:rFonts w:cs="Arial"/>
              <w:noProof/>
              <w:szCs w:val="20"/>
            </w:rPr>
            <w:t>1</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494" w:rsidRDefault="00765494">
      <w:r>
        <w:separator/>
      </w:r>
    </w:p>
  </w:footnote>
  <w:footnote w:type="continuationSeparator" w:id="0">
    <w:p w:rsidR="00765494" w:rsidRDefault="00765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1.55pt;height:11.55pt" o:bullet="t">
        <v:imagedata r:id="rId1" o:title="mso1DB"/>
      </v:shape>
    </w:pict>
  </w:numPicBullet>
  <w:numPicBullet w:numPicBulletId="1">
    <w:pict>
      <v:shape id="_x0000_i1189"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7237"/>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F3F7F"/>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31705"/>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B339A"/>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5494"/>
    <w:rsid w:val="0076778F"/>
    <w:rsid w:val="0077472E"/>
    <w:rsid w:val="007925F0"/>
    <w:rsid w:val="007A36E5"/>
    <w:rsid w:val="007A566D"/>
    <w:rsid w:val="007C2998"/>
    <w:rsid w:val="007E6D00"/>
    <w:rsid w:val="007F0280"/>
    <w:rsid w:val="007F173A"/>
    <w:rsid w:val="008321FB"/>
    <w:rsid w:val="00834237"/>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C56E5"/>
    <w:rsid w:val="00BD7B24"/>
    <w:rsid w:val="00BE2F3A"/>
    <w:rsid w:val="00BF2C89"/>
    <w:rsid w:val="00BF3833"/>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7237"/>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C26B09E-233F-4C05-B8ED-C2EDD853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ndb.nal.usda.gov/ndb/search/list" TargetMode="External"/><Relationship Id="rId4" Type="http://schemas.openxmlformats.org/officeDocument/2006/relationships/webSettings" Target="webSettings.xml"/><Relationship Id="rId9" Type="http://schemas.openxmlformats.org/officeDocument/2006/relationships/hyperlink" Target="http://www.shopncook.com/nutritionFactsLabel.html"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Activity 5.1.3 Calculating Labels</vt:lpstr>
    </vt:vector>
  </TitlesOfParts>
  <Manager>Dan Jansen</Manager>
  <Company>Curriculum for Agricultural Science Education</Company>
  <LinksUpToDate>false</LinksUpToDate>
  <CharactersWithSpaces>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5.1.3 Calculating Labels</dc:title>
  <dc:subject>FSS - Unit 5 - Lesson 5.1 Nourishing Nutrition Labels</dc:subject>
  <dc:creator>Leslie Fairchild</dc:creator>
  <cp:keywords/>
  <dc:description/>
  <cp:lastModifiedBy>Marlene Jansen</cp:lastModifiedBy>
  <cp:revision>3</cp:revision>
  <cp:lastPrinted>2014-03-03T20:17:00Z</cp:lastPrinted>
  <dcterms:created xsi:type="dcterms:W3CDTF">2015-06-20T19:43:00Z</dcterms:created>
  <dcterms:modified xsi:type="dcterms:W3CDTF">2015-09-03T18:46:00Z</dcterms:modified>
</cp:coreProperties>
</file>